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附件</w:t>
      </w:r>
      <w:r>
        <w:rPr>
          <w:rFonts w:ascii="仿宋" w:hAnsi="仿宋" w:eastAsia="仿宋"/>
          <w:b/>
          <w:bCs/>
          <w:sz w:val="30"/>
          <w:szCs w:val="30"/>
        </w:rPr>
        <w:t>1</w:t>
      </w:r>
      <w:r>
        <w:rPr>
          <w:rFonts w:hint="eastAsia" w:ascii="仿宋" w:hAnsi="仿宋" w:eastAsia="仿宋"/>
          <w:b/>
          <w:bCs/>
          <w:sz w:val="30"/>
          <w:szCs w:val="30"/>
        </w:rPr>
        <w:t>：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（</w:t>
      </w:r>
      <w:r>
        <w:rPr>
          <w:rFonts w:ascii="方正小标宋简体" w:hAnsi="方正小标宋简体" w:eastAsia="方正小标宋简体" w:cs="方正小标宋简体"/>
          <w:bCs/>
          <w:sz w:val="36"/>
          <w:szCs w:val="36"/>
        </w:rPr>
        <w:t>2015—2016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学年）齐鲁工业大学校长奖学金</w:t>
      </w:r>
    </w:p>
    <w:p>
      <w:pPr>
        <w:jc w:val="center"/>
        <w:rPr>
          <w:rFonts w:ascii="黑体" w:eastAsia="黑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申请审批表</w:t>
      </w:r>
    </w:p>
    <w:tbl>
      <w:tblPr>
        <w:tblStyle w:val="5"/>
        <w:tblpPr w:leftFromText="180" w:rightFromText="180" w:vertAnchor="page" w:horzAnchor="margin" w:tblpXSpec="center" w:tblpY="3676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36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8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10" w:type="dxa"/>
            <w:gridSpan w:val="10"/>
            <w:vAlign w:val="center"/>
          </w:tcPr>
          <w:p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专业排名：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/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93" w:type="dxa"/>
            <w:gridSpan w:val="13"/>
            <w:vAlign w:val="center"/>
          </w:tcPr>
          <w:p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门，其中</w:t>
            </w:r>
            <w:r>
              <w:rPr>
                <w:sz w:val="24"/>
              </w:rPr>
              <w:t>85</w:t>
            </w:r>
            <w:r>
              <w:rPr>
                <w:rFonts w:hint="eastAsia"/>
                <w:sz w:val="24"/>
              </w:rPr>
              <w:t>分以上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2"/>
            <w:vAlign w:val="center"/>
          </w:tcPr>
          <w:p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3168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</w:tc>
        <w:tc>
          <w:tcPr>
            <w:tcW w:w="9103" w:type="dxa"/>
            <w:gridSpan w:val="23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spacing w:afterLines="150"/>
              <w:ind w:firstLine="31680" w:firstLineChars="17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beforeLines="50" w:afterLines="100"/>
              <w:ind w:firstLine="31680" w:firstLineChars="175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adjustRightInd w:val="0"/>
        <w:snapToGrid w:val="0"/>
        <w:jc w:val="left"/>
        <w:rPr>
          <w:rFonts w:ascii="Times New Roman"/>
          <w:b/>
          <w:sz w:val="24"/>
          <w:szCs w:val="24"/>
        </w:rPr>
      </w:pPr>
      <w:r>
        <w:rPr>
          <w:rFonts w:hint="eastAsia" w:ascii="Times New Roman"/>
          <w:b/>
          <w:sz w:val="24"/>
          <w:szCs w:val="24"/>
        </w:rPr>
        <w:t>学院：</w:t>
      </w:r>
      <w:r>
        <w:rPr>
          <w:rFonts w:ascii="Times New Roman"/>
          <w:b/>
          <w:sz w:val="24"/>
          <w:szCs w:val="24"/>
        </w:rPr>
        <w:t xml:space="preserve">                 </w:t>
      </w:r>
      <w:r>
        <w:rPr>
          <w:rFonts w:hint="eastAsia" w:ascii="Times New Roman"/>
          <w:b/>
          <w:sz w:val="24"/>
          <w:szCs w:val="24"/>
        </w:rPr>
        <w:t>学号</w:t>
      </w:r>
      <w:r>
        <w:rPr>
          <w:rFonts w:hint="eastAsia"/>
          <w:b/>
          <w:sz w:val="24"/>
        </w:rPr>
        <w:t>：</w:t>
      </w:r>
    </w:p>
    <w:tbl>
      <w:tblPr>
        <w:tblStyle w:val="5"/>
        <w:tblW w:w="9720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  <w:jc w:val="center"/>
        </w:trPr>
        <w:tc>
          <w:tcPr>
            <w:tcW w:w="900" w:type="dxa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荐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(100</w:t>
            </w:r>
            <w:r>
              <w:rPr>
                <w:rFonts w:hint="eastAsia" w:ascii="宋体" w:hAnsi="宋体"/>
                <w:sz w:val="18"/>
                <w:szCs w:val="18"/>
              </w:rPr>
              <w:t>字</w:t>
            </w:r>
            <w:r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8820" w:type="dxa"/>
            <w:vAlign w:val="center"/>
          </w:tcPr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</w:p>
          <w:p>
            <w:pPr>
              <w:ind w:firstLine="31680" w:firstLineChars="100"/>
              <w:jc w:val="center"/>
              <w:rPr>
                <w:rFonts w:ascii="宋体"/>
                <w:sz w:val="24"/>
              </w:rPr>
            </w:pPr>
          </w:p>
          <w:p>
            <w:pPr>
              <w:spacing w:afterLines="10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</w:t>
            </w:r>
            <w:r>
              <w:rPr>
                <w:rFonts w:hint="eastAsia" w:ascii="宋体" w:hAnsi="宋体"/>
                <w:sz w:val="24"/>
              </w:rPr>
              <w:t>学院负责人签名：</w:t>
            </w:r>
          </w:p>
          <w:p>
            <w:pPr>
              <w:spacing w:afterLines="100"/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ind w:firstLine="31680" w:firstLineChars="153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8" w:hRule="atLeast"/>
          <w:jc w:val="center"/>
        </w:trPr>
        <w:tc>
          <w:tcPr>
            <w:tcW w:w="900" w:type="dxa"/>
            <w:vAlign w:val="center"/>
          </w:tcPr>
          <w:p>
            <w:pPr>
              <w:spacing w:beforeLines="5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公</w:t>
            </w:r>
          </w:p>
          <w:p>
            <w:pPr>
              <w:spacing w:beforeLines="5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示</w:t>
            </w:r>
          </w:p>
          <w:p>
            <w:pPr>
              <w:spacing w:beforeLines="5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情</w:t>
            </w:r>
          </w:p>
          <w:p>
            <w:pPr>
              <w:spacing w:beforeLines="5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况</w:t>
            </w:r>
          </w:p>
          <w:p>
            <w:pPr>
              <w:spacing w:beforeLines="50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882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Lines="50" w:afterLines="100"/>
              <w:jc w:val="center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Lines="50" w:afterLines="100"/>
              <w:jc w:val="center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Lines="5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>（学生工作处公章）</w:t>
            </w:r>
          </w:p>
          <w:p>
            <w:pPr>
              <w:widowControl/>
              <w:tabs>
                <w:tab w:val="left" w:pos="5247"/>
              </w:tabs>
              <w:spacing w:beforeLines="100"/>
              <w:ind w:firstLine="31680" w:firstLineChars="23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  <w:jc w:val="center"/>
        </w:trPr>
        <w:tc>
          <w:tcPr>
            <w:tcW w:w="900" w:type="dxa"/>
            <w:vAlign w:val="center"/>
          </w:tcPr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vAlign w:val="center"/>
          </w:tcPr>
          <w:p>
            <w:pPr>
              <w:spacing w:beforeLines="100" w:afterLines="50" w:line="500" w:lineRule="exact"/>
              <w:ind w:firstLine="31680" w:firstLineChars="2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经学校审批，批准同学获得学年校长奖学金。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tabs>
                <w:tab w:val="left" w:pos="5967"/>
              </w:tabs>
              <w:jc w:val="center"/>
              <w:rPr>
                <w:sz w:val="24"/>
              </w:rPr>
            </w:pPr>
          </w:p>
          <w:p>
            <w:pPr>
              <w:tabs>
                <w:tab w:val="left" w:pos="5967"/>
              </w:tabs>
              <w:jc w:val="center"/>
              <w:rPr>
                <w:sz w:val="24"/>
              </w:rPr>
            </w:pP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31680" w:firstLineChars="23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="31680" w:rightChars="6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jc w:val="center"/>
      </w:pPr>
      <w:r>
        <w:rPr>
          <w:rFonts w:hint="eastAsia"/>
        </w:rPr>
        <w:t>本表一式二份，正反面打印，一份存齐鲁工业大学学生工作处，一份存入学生档案。</w:t>
      </w:r>
    </w:p>
    <w:p>
      <w:pPr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742F"/>
    <w:rsid w:val="00080281"/>
    <w:rsid w:val="00532C8C"/>
    <w:rsid w:val="00564518"/>
    <w:rsid w:val="00583876"/>
    <w:rsid w:val="006F0FED"/>
    <w:rsid w:val="008C307A"/>
    <w:rsid w:val="008E1CA5"/>
    <w:rsid w:val="009B2A1B"/>
    <w:rsid w:val="00BC19A8"/>
    <w:rsid w:val="00E1742F"/>
    <w:rsid w:val="00FE4E47"/>
    <w:rsid w:val="04291DE5"/>
    <w:rsid w:val="0501218A"/>
    <w:rsid w:val="09836F02"/>
    <w:rsid w:val="0D70278D"/>
    <w:rsid w:val="0F4940F0"/>
    <w:rsid w:val="100A220E"/>
    <w:rsid w:val="1AC0710B"/>
    <w:rsid w:val="1D4346F9"/>
    <w:rsid w:val="1F402810"/>
    <w:rsid w:val="2C5C58FA"/>
    <w:rsid w:val="2E410ABB"/>
    <w:rsid w:val="35306B4A"/>
    <w:rsid w:val="35CD6E38"/>
    <w:rsid w:val="387310E5"/>
    <w:rsid w:val="398C6871"/>
    <w:rsid w:val="39EB1C1D"/>
    <w:rsid w:val="3A723EF5"/>
    <w:rsid w:val="3E3D5733"/>
    <w:rsid w:val="44941DD6"/>
    <w:rsid w:val="475B74DE"/>
    <w:rsid w:val="47867800"/>
    <w:rsid w:val="497E321A"/>
    <w:rsid w:val="4A243DDF"/>
    <w:rsid w:val="4E3D26F3"/>
    <w:rsid w:val="54DD3224"/>
    <w:rsid w:val="55593076"/>
    <w:rsid w:val="5569352E"/>
    <w:rsid w:val="56A22B70"/>
    <w:rsid w:val="57221139"/>
    <w:rsid w:val="5ADD648D"/>
    <w:rsid w:val="5CE84112"/>
    <w:rsid w:val="60D374EA"/>
    <w:rsid w:val="634F0970"/>
    <w:rsid w:val="6A0D203A"/>
    <w:rsid w:val="6F4B39BA"/>
    <w:rsid w:val="70662EAF"/>
    <w:rsid w:val="71CC0333"/>
    <w:rsid w:val="75B30A3E"/>
    <w:rsid w:val="7694709A"/>
    <w:rsid w:val="782F6367"/>
    <w:rsid w:val="7E01461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2</Pages>
  <Words>93</Words>
  <Characters>531</Characters>
  <Lines>0</Lines>
  <Paragraphs>0</Paragraphs>
  <TotalTime>0</TotalTime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2014-10-15T04:52:00Z</dcterms:created>
  <dc:creator>微软用户</dc:creator>
  <cp:lastModifiedBy>Administrator</cp:lastModifiedBy>
  <dcterms:modified xsi:type="dcterms:W3CDTF">2016-11-23T06:00:31Z</dcterms:modified>
  <dc:title>附件1：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